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18CFC" w14:textId="77777777" w:rsidR="006B57FE" w:rsidRDefault="006B57FE" w:rsidP="006B5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SHORTE</w:t>
      </w:r>
      <w:r>
        <w:rPr>
          <w:rFonts w:ascii="Times New Roman" w:hAnsi="Times New Roman" w:cs="Times New Roman"/>
        </w:rPr>
        <w:t xml:space="preserve">         (fl.1484)</w:t>
      </w:r>
    </w:p>
    <w:p w14:paraId="035A8DEC" w14:textId="77777777" w:rsidR="006B57FE" w:rsidRDefault="006B57FE" w:rsidP="006B57FE">
      <w:pPr>
        <w:rPr>
          <w:rFonts w:ascii="Times New Roman" w:hAnsi="Times New Roman" w:cs="Times New Roman"/>
        </w:rPr>
      </w:pPr>
    </w:p>
    <w:p w14:paraId="44033947" w14:textId="77777777" w:rsidR="006B57FE" w:rsidRDefault="006B57FE" w:rsidP="006B57FE">
      <w:pPr>
        <w:rPr>
          <w:rFonts w:ascii="Times New Roman" w:hAnsi="Times New Roman" w:cs="Times New Roman"/>
        </w:rPr>
      </w:pPr>
    </w:p>
    <w:p w14:paraId="4AB92884" w14:textId="77777777" w:rsidR="006B57FE" w:rsidRDefault="006B57FE" w:rsidP="006B5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Neuburgh</w:t>
      </w:r>
      <w:proofErr w:type="spellEnd"/>
      <w:r>
        <w:rPr>
          <w:rFonts w:ascii="Times New Roman" w:hAnsi="Times New Roman" w:cs="Times New Roman"/>
        </w:rPr>
        <w:t xml:space="preserve"> of Wareham,</w:t>
      </w:r>
    </w:p>
    <w:p w14:paraId="3C5433FC" w14:textId="77777777" w:rsidR="006B57FE" w:rsidRDefault="006B57FE" w:rsidP="006B5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Dorset(q.v.), and William </w:t>
      </w:r>
      <w:proofErr w:type="spellStart"/>
      <w:r>
        <w:rPr>
          <w:rFonts w:ascii="Times New Roman" w:hAnsi="Times New Roman" w:cs="Times New Roman"/>
        </w:rPr>
        <w:t>Coweley</w:t>
      </w:r>
      <w:proofErr w:type="spellEnd"/>
      <w:r>
        <w:rPr>
          <w:rFonts w:ascii="Times New Roman" w:hAnsi="Times New Roman" w:cs="Times New Roman"/>
        </w:rPr>
        <w:t xml:space="preserve"> of Sutton </w:t>
      </w:r>
      <w:proofErr w:type="spellStart"/>
      <w:r>
        <w:rPr>
          <w:rFonts w:ascii="Times New Roman" w:hAnsi="Times New Roman" w:cs="Times New Roman"/>
        </w:rPr>
        <w:t>Poyntz</w:t>
      </w:r>
      <w:proofErr w:type="spellEnd"/>
      <w:r>
        <w:rPr>
          <w:rFonts w:ascii="Times New Roman" w:hAnsi="Times New Roman" w:cs="Times New Roman"/>
        </w:rPr>
        <w:t>(q.v.).</w:t>
      </w:r>
    </w:p>
    <w:p w14:paraId="055B10D5" w14:textId="77777777" w:rsidR="006B57FE" w:rsidRDefault="006B57FE" w:rsidP="006B5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1A17D65" w14:textId="77777777" w:rsidR="006B57FE" w:rsidRDefault="006B57FE" w:rsidP="006B57FE">
      <w:pPr>
        <w:rPr>
          <w:rFonts w:ascii="Times New Roman" w:hAnsi="Times New Roman" w:cs="Times New Roman"/>
        </w:rPr>
      </w:pPr>
    </w:p>
    <w:p w14:paraId="7B544023" w14:textId="77777777" w:rsidR="006B57FE" w:rsidRDefault="006B57FE" w:rsidP="006B57FE">
      <w:pPr>
        <w:rPr>
          <w:rFonts w:ascii="Times New Roman" w:hAnsi="Times New Roman" w:cs="Times New Roman"/>
        </w:rPr>
      </w:pPr>
    </w:p>
    <w:p w14:paraId="6A2D849C" w14:textId="77777777" w:rsidR="006B57FE" w:rsidRDefault="006B57FE" w:rsidP="006B57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7BB22327" w14:textId="77777777" w:rsidR="006B2F86" w:rsidRPr="00E71FC3" w:rsidRDefault="006B57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A416D" w14:textId="77777777" w:rsidR="006B57FE" w:rsidRDefault="006B57FE" w:rsidP="00E71FC3">
      <w:r>
        <w:separator/>
      </w:r>
    </w:p>
  </w:endnote>
  <w:endnote w:type="continuationSeparator" w:id="0">
    <w:p w14:paraId="238A7723" w14:textId="77777777" w:rsidR="006B57FE" w:rsidRDefault="006B57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AD8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B7A16" w14:textId="77777777" w:rsidR="006B57FE" w:rsidRDefault="006B57FE" w:rsidP="00E71FC3">
      <w:r>
        <w:separator/>
      </w:r>
    </w:p>
  </w:footnote>
  <w:footnote w:type="continuationSeparator" w:id="0">
    <w:p w14:paraId="63F7A876" w14:textId="77777777" w:rsidR="006B57FE" w:rsidRDefault="006B57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7FE"/>
    <w:rsid w:val="001A7C09"/>
    <w:rsid w:val="00577BD5"/>
    <w:rsid w:val="00656CBA"/>
    <w:rsid w:val="006A1F77"/>
    <w:rsid w:val="006B57F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58C0F"/>
  <w15:chartTrackingRefBased/>
  <w15:docId w15:val="{56E9B630-3D0D-48B4-82CE-341EDA34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7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B5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2019-01-07T22:11:00Z</dcterms:created>
  <dcterms:modified xsi:type="dcterms:W3CDTF">2019-01-07T22:11:00Z</dcterms:modified>
</cp:coreProperties>
</file>